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146FD9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238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Default="00F33215" w:rsidP="00146FD9">
      <w:pPr>
        <w:pStyle w:val="21"/>
        <w:rPr>
          <w:b w:val="0"/>
          <w:szCs w:val="28"/>
        </w:rPr>
      </w:pPr>
    </w:p>
    <w:p w:rsidR="00F33215" w:rsidRDefault="00F33215" w:rsidP="00146FD9">
      <w:pPr>
        <w:pStyle w:val="21"/>
        <w:rPr>
          <w:b w:val="0"/>
          <w:szCs w:val="28"/>
        </w:rPr>
      </w:pPr>
    </w:p>
    <w:p w:rsidR="00146FD9" w:rsidRPr="00146FD9" w:rsidRDefault="00146FD9" w:rsidP="00146FD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>О внесении изменений в Устав городского поселения «Город Амурск» Амурского муниципального района Хабаровского края.</w:t>
      </w:r>
    </w:p>
    <w:p w:rsidR="00146FD9" w:rsidRDefault="00146FD9" w:rsidP="00146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FD9" w:rsidRPr="00146FD9" w:rsidRDefault="00146FD9" w:rsidP="00146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FD9" w:rsidRPr="00146FD9" w:rsidRDefault="00146FD9" w:rsidP="00146FD9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proofErr w:type="gramStart"/>
      <w:r w:rsidRPr="00146FD9">
        <w:rPr>
          <w:b w:val="0"/>
          <w:sz w:val="28"/>
          <w:szCs w:val="28"/>
        </w:rPr>
        <w:t>В целях приведения Устава городского поселения «Город Амурск» Амурского муниципального района Хабаровского края в соответствие с Законом Хабаровского края от 24.12.2005 № 225 «О гарантиях осуществлений полномочий депутата, члена выборного органа местного самоуправления, выборного должностного лица местного самоуправления в Хабаровском крае» (в ред. закона Хабаровского края от 24.06.2015 № 80),  на основании ст. ст. 20,60 Устава городского поселения «Город Амурск» Амурского муниципального</w:t>
      </w:r>
      <w:proofErr w:type="gramEnd"/>
      <w:r w:rsidRPr="00146FD9">
        <w:rPr>
          <w:b w:val="0"/>
          <w:sz w:val="28"/>
          <w:szCs w:val="28"/>
        </w:rPr>
        <w:t xml:space="preserve"> района Хабаровского края, Совет депутатов</w:t>
      </w:r>
    </w:p>
    <w:p w:rsidR="00146FD9" w:rsidRPr="00146FD9" w:rsidRDefault="00146FD9" w:rsidP="00146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>РЕШИЛ:</w:t>
      </w:r>
    </w:p>
    <w:p w:rsidR="00146FD9" w:rsidRPr="00146FD9" w:rsidRDefault="00146FD9" w:rsidP="00146F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>1. Внести в Устав городского поселения «Город Амурск» Амурского  муниципального района Хабаровского края, принятый решением Совета депутатов городского поселения «Город Амурск Амурского муниципального района Хабаровского края от 23.06.2005 № 17 следующие изменения: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 xml:space="preserve">1.1. Подпункт «б» пункта 1 части 1 статьи 31.1 Устава изложить в следующей редакции: 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б) профессиональное образование и дополнительное профессиональное образование в соответствии с федеральным законодательством;</w:t>
      </w:r>
    </w:p>
    <w:p w:rsidR="00146FD9" w:rsidRPr="00146FD9" w:rsidRDefault="00146FD9" w:rsidP="00146FD9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 xml:space="preserve">1.2. В подпункте «а» пункта 2 части 1 статьи 31.1 Устава слова «размер и </w:t>
      </w:r>
      <w:proofErr w:type="gramStart"/>
      <w:r w:rsidRPr="00146FD9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146FD9">
        <w:rPr>
          <w:rFonts w:ascii="Times New Roman" w:hAnsi="Times New Roman" w:cs="Times New Roman"/>
          <w:sz w:val="28"/>
          <w:szCs w:val="28"/>
        </w:rPr>
        <w:t xml:space="preserve"> выплаты которого определяются нормативными правовыми актами Совета депутатов городского поселения «Город Амурск»» заменить словами «размер и условия выплаты которого определяются органами местного самоуправления в соответствии с нормативными правовыми актами Российской Федерации и края».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1.3. В подпункте «в» пункта 2 части 1 статьи 31.1 Устава слова «медицинское обслуживание» заменить словами «медицинское обеспечение».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1.4. В подпункте «г» пункта 2 части 1 статьи 31.1 Устава слова «компенсация за причиненное увечье или иное повреждение здоровья, наступившее в связи с исполнением полномочий, повлекшее стойкую утрату трудоспособности» заменить словами «возмещение причиненного вреда жизни и здоровью, а также расходы на погребение».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1.5. В подпункте «д» пункта 2 час</w:t>
      </w:r>
      <w:r w:rsidR="0090012F">
        <w:t>ти 1 статьи 31.1 Устава слова «</w:t>
      </w:r>
      <w:r w:rsidRPr="00146FD9">
        <w:t>право на ежемесячную доплату к трудовой пенсии, а также на компенсацию</w:t>
      </w:r>
      <w:r>
        <w:t xml:space="preserve"> </w:t>
      </w:r>
      <w:r w:rsidRPr="00146FD9">
        <w:lastRenderedPageBreak/>
        <w:t>нетрудоспособным членам семьи в случае гибели (смерти), наступившей в связи с исполнением полномочий» заменить словами «право на ежемесячную доплату к страховой пенсии по старости (инвалидности)».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1.6. В части 5 статьи 31.1 Устава слово «обслуживание» заменить словом «обеспечение».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1.7. В пункте 1 части 5 статьи 31.1 Устава слово «обслуживанием» заменить словом «обеспечением».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1.8. В пункте 2 части 5 статьи 31.1. Устава слова «медицинского учреждения» заменить словами « медицинской организации».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1.9. Часть 6 статьи 31.1. Устава изложить в следующей редакции:</w:t>
      </w:r>
    </w:p>
    <w:p w:rsidR="00146FD9" w:rsidRPr="00146FD9" w:rsidRDefault="00146FD9" w:rsidP="00146FD9">
      <w:pPr>
        <w:pStyle w:val="ConsPlusNormal"/>
        <w:ind w:firstLine="540"/>
        <w:jc w:val="both"/>
        <w:outlineLvl w:val="0"/>
      </w:pPr>
      <w:r w:rsidRPr="00146FD9">
        <w:t>6. Возмещение причиненного вреда жизни и здоровью депутата, члена выборного органа местного самоуправления, выборного должностного лица местного самоуправления, а также расходы на их погребение.</w:t>
      </w:r>
    </w:p>
    <w:p w:rsidR="00146FD9" w:rsidRPr="00146FD9" w:rsidRDefault="00146FD9" w:rsidP="00146FD9">
      <w:pPr>
        <w:pStyle w:val="ConsPlusNormal"/>
        <w:ind w:firstLine="540"/>
        <w:jc w:val="both"/>
      </w:pPr>
      <w:r w:rsidRPr="00146FD9">
        <w:t>В случае смерти депутата, члена выборного органа местного самоуправления, выборного должностного лица местного самоуправления, в том числе после прекращения ими своих полномочий, их семьям за счет средств местного бюджета возмещаются расходы на их погребение в порядке, установленном Губернатором края в отношении государственных гражданских служащих края.</w:t>
      </w:r>
    </w:p>
    <w:p w:rsidR="00146FD9" w:rsidRPr="00146FD9" w:rsidRDefault="00146FD9" w:rsidP="00146FD9">
      <w:pPr>
        <w:pStyle w:val="ConsPlusNormal"/>
        <w:ind w:firstLine="540"/>
        <w:jc w:val="both"/>
        <w:outlineLvl w:val="0"/>
      </w:pPr>
      <w:r w:rsidRPr="00146FD9">
        <w:t>1.10. Часть 7 статьи 31.1. Устава изложить в следующей редакции:</w:t>
      </w:r>
    </w:p>
    <w:p w:rsidR="00146FD9" w:rsidRPr="00146FD9" w:rsidRDefault="00146FD9" w:rsidP="00146FD9">
      <w:pPr>
        <w:pStyle w:val="ConsPlusNormal"/>
        <w:ind w:firstLine="540"/>
        <w:jc w:val="both"/>
        <w:outlineLvl w:val="0"/>
      </w:pPr>
      <w:r w:rsidRPr="00146FD9">
        <w:t>7. Ежемесячная доплата к страховой пенсии по старости (инвалидности).</w:t>
      </w:r>
    </w:p>
    <w:p w:rsidR="00146FD9" w:rsidRPr="00146FD9" w:rsidRDefault="00146FD9" w:rsidP="00146FD9">
      <w:pPr>
        <w:pStyle w:val="ConsPlusNormal"/>
        <w:ind w:firstLine="540"/>
        <w:jc w:val="both"/>
      </w:pPr>
      <w:proofErr w:type="gramStart"/>
      <w:r w:rsidRPr="00146FD9">
        <w:t xml:space="preserve">Депутат, член выборного органа местного самоуправления, выборное должностное лицо местного самоуправления, осуществляющие свои полномочия на постоянной основе, в связи с выходом на пенсию имеют право на ежемесячную доплату к страховой пенсии по старости (инвалидности), назначенной в соответствии с Федеральным </w:t>
      </w:r>
      <w:hyperlink r:id="rId7" w:history="1">
        <w:r w:rsidRPr="00146FD9">
          <w:rPr>
            <w:color w:val="000000"/>
          </w:rPr>
          <w:t>законом</w:t>
        </w:r>
      </w:hyperlink>
      <w:r w:rsidRPr="00146FD9">
        <w:rPr>
          <w:color w:val="000000"/>
        </w:rPr>
        <w:t xml:space="preserve"> </w:t>
      </w:r>
      <w:r w:rsidRPr="00146FD9">
        <w:t xml:space="preserve">от 28 декабря 2013 года № 400-ФЗ "О страховых пенсиях" либо досрочно оформленной в соответствии с </w:t>
      </w:r>
      <w:hyperlink r:id="rId8" w:history="1">
        <w:r w:rsidRPr="00146FD9">
          <w:rPr>
            <w:color w:val="000000"/>
          </w:rPr>
          <w:t>Законом</w:t>
        </w:r>
      </w:hyperlink>
      <w:r w:rsidRPr="00146FD9">
        <w:rPr>
          <w:color w:val="000000"/>
        </w:rPr>
        <w:t xml:space="preserve"> </w:t>
      </w:r>
      <w:r w:rsidRPr="00146FD9">
        <w:t>Российской Федерации от 19</w:t>
      </w:r>
      <w:proofErr w:type="gramEnd"/>
      <w:r w:rsidRPr="00146FD9">
        <w:t xml:space="preserve"> апреля 1991 года № 1032-1 "О занятости населения в Российской Федерации", в порядке и размере, </w:t>
      </w:r>
      <w:proofErr w:type="gramStart"/>
      <w:r w:rsidRPr="00146FD9">
        <w:t>установленных</w:t>
      </w:r>
      <w:proofErr w:type="gramEnd"/>
      <w:r w:rsidRPr="00146FD9">
        <w:t xml:space="preserve"> органами местного самоуправления.</w:t>
      </w:r>
    </w:p>
    <w:p w:rsidR="00146FD9" w:rsidRPr="00146FD9" w:rsidRDefault="00146FD9" w:rsidP="00146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>2. Направить настоящее решение в Главное управление Министерства Юстиции России по Дальневосточному федеральному округу для государственной регистрации изменений в Устав городского поселения «Город Амурск» Амурского муниципального района Хабаровского края.</w:t>
      </w:r>
    </w:p>
    <w:p w:rsidR="00146FD9" w:rsidRPr="00146FD9" w:rsidRDefault="00146FD9" w:rsidP="00146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>3. Опубликовать внесённые изменения в Устав городского поселения «Город Амурск» Амурского муниципального района Хабаровского края после их регистрации в Сборнике правовых актов органов местного самоуправления городского поселения «Город Амурск».</w:t>
      </w:r>
    </w:p>
    <w:p w:rsidR="00146FD9" w:rsidRPr="00146FD9" w:rsidRDefault="00146FD9" w:rsidP="00146F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146FD9" w:rsidRDefault="00146FD9" w:rsidP="00146F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146FD9" w:rsidRPr="00146FD9" w:rsidRDefault="00146FD9" w:rsidP="00146F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46FD9"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 w:rsidRPr="00146F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46FD9">
        <w:rPr>
          <w:rFonts w:ascii="Times New Roman" w:hAnsi="Times New Roman" w:cs="Times New Roman"/>
          <w:sz w:val="28"/>
          <w:szCs w:val="28"/>
        </w:rPr>
        <w:t xml:space="preserve">    </w:t>
      </w:r>
      <w:r w:rsidRPr="00146FD9">
        <w:rPr>
          <w:rFonts w:ascii="Times New Roman" w:hAnsi="Times New Roman" w:cs="Times New Roman"/>
          <w:spacing w:val="-4"/>
          <w:sz w:val="28"/>
          <w:szCs w:val="28"/>
        </w:rPr>
        <w:t>Б.П.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46FD9">
        <w:rPr>
          <w:rFonts w:ascii="Times New Roman" w:hAnsi="Times New Roman" w:cs="Times New Roman"/>
          <w:spacing w:val="-4"/>
          <w:sz w:val="28"/>
          <w:szCs w:val="28"/>
        </w:rPr>
        <w:t>Редькин</w:t>
      </w:r>
    </w:p>
    <w:p w:rsidR="00146FD9" w:rsidRDefault="00146FD9" w:rsidP="00146F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146FD9" w:rsidRDefault="00146FD9" w:rsidP="00146F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146FD9" w:rsidRPr="00146FD9" w:rsidRDefault="00146FD9" w:rsidP="00146F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146FD9" w:rsidRPr="00146FD9" w:rsidRDefault="00146FD9" w:rsidP="00146FD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6FD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D9">
        <w:rPr>
          <w:rFonts w:ascii="Times New Roman" w:hAnsi="Times New Roman" w:cs="Times New Roman"/>
          <w:sz w:val="28"/>
          <w:szCs w:val="28"/>
        </w:rPr>
        <w:t xml:space="preserve">  Л.Е.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FD9">
        <w:rPr>
          <w:rFonts w:ascii="Times New Roman" w:hAnsi="Times New Roman" w:cs="Times New Roman"/>
          <w:sz w:val="28"/>
          <w:szCs w:val="28"/>
        </w:rPr>
        <w:t>Кавелина</w:t>
      </w:r>
    </w:p>
    <w:sectPr w:rsidR="00146FD9" w:rsidRPr="00146FD9" w:rsidSect="00C63EB4">
      <w:headerReference w:type="default" r:id="rId9"/>
      <w:pgSz w:w="11906" w:h="16838"/>
      <w:pgMar w:top="1134" w:right="567" w:bottom="1134" w:left="1985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1A1" w:rsidRDefault="001B51A1" w:rsidP="00146FD9">
      <w:pPr>
        <w:spacing w:after="0" w:line="240" w:lineRule="auto"/>
      </w:pPr>
      <w:r>
        <w:separator/>
      </w:r>
    </w:p>
  </w:endnote>
  <w:endnote w:type="continuationSeparator" w:id="0">
    <w:p w:rsidR="001B51A1" w:rsidRDefault="001B51A1" w:rsidP="00146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1A1" w:rsidRDefault="001B51A1" w:rsidP="00146FD9">
      <w:pPr>
        <w:spacing w:after="0" w:line="240" w:lineRule="auto"/>
      </w:pPr>
      <w:r>
        <w:separator/>
      </w:r>
    </w:p>
  </w:footnote>
  <w:footnote w:type="continuationSeparator" w:id="0">
    <w:p w:rsidR="001B51A1" w:rsidRDefault="001B51A1" w:rsidP="00146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892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0012F" w:rsidRDefault="0090012F">
        <w:pPr>
          <w:pStyle w:val="a7"/>
          <w:jc w:val="center"/>
        </w:pPr>
      </w:p>
      <w:p w:rsidR="00146FD9" w:rsidRDefault="00146FD9">
        <w:pPr>
          <w:pStyle w:val="a7"/>
          <w:jc w:val="center"/>
          <w:rPr>
            <w:rFonts w:ascii="Times New Roman" w:hAnsi="Times New Roman" w:cs="Times New Roman"/>
          </w:rPr>
        </w:pPr>
        <w:r w:rsidRPr="00146FD9">
          <w:rPr>
            <w:rFonts w:ascii="Times New Roman" w:hAnsi="Times New Roman" w:cs="Times New Roman"/>
          </w:rPr>
          <w:fldChar w:fldCharType="begin"/>
        </w:r>
        <w:r w:rsidRPr="00146FD9">
          <w:rPr>
            <w:rFonts w:ascii="Times New Roman" w:hAnsi="Times New Roman" w:cs="Times New Roman"/>
          </w:rPr>
          <w:instrText>PAGE   \* MERGEFORMAT</w:instrText>
        </w:r>
        <w:r w:rsidRPr="00146FD9">
          <w:rPr>
            <w:rFonts w:ascii="Times New Roman" w:hAnsi="Times New Roman" w:cs="Times New Roman"/>
          </w:rPr>
          <w:fldChar w:fldCharType="separate"/>
        </w:r>
        <w:r w:rsidR="00C63EB4">
          <w:rPr>
            <w:rFonts w:ascii="Times New Roman" w:hAnsi="Times New Roman" w:cs="Times New Roman"/>
            <w:noProof/>
          </w:rPr>
          <w:t>2</w:t>
        </w:r>
        <w:r w:rsidRPr="00146FD9">
          <w:rPr>
            <w:rFonts w:ascii="Times New Roman" w:hAnsi="Times New Roman" w:cs="Times New Roman"/>
          </w:rPr>
          <w:fldChar w:fldCharType="end"/>
        </w:r>
      </w:p>
      <w:p w:rsidR="00146FD9" w:rsidRPr="00146FD9" w:rsidRDefault="00C63EB4">
        <w:pPr>
          <w:pStyle w:val="a7"/>
          <w:jc w:val="center"/>
          <w:rPr>
            <w:rFonts w:ascii="Times New Roman" w:hAnsi="Times New Roman" w:cs="Times New Roman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FD9"/>
    <w:rsid w:val="000163A6"/>
    <w:rsid w:val="000742C8"/>
    <w:rsid w:val="000C67B7"/>
    <w:rsid w:val="0010112F"/>
    <w:rsid w:val="00110531"/>
    <w:rsid w:val="00122F5B"/>
    <w:rsid w:val="00146FD9"/>
    <w:rsid w:val="0019489F"/>
    <w:rsid w:val="001A58C6"/>
    <w:rsid w:val="001B51A1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86F70"/>
    <w:rsid w:val="006524C5"/>
    <w:rsid w:val="006A0DA2"/>
    <w:rsid w:val="006C1C4F"/>
    <w:rsid w:val="006E295C"/>
    <w:rsid w:val="00753529"/>
    <w:rsid w:val="007D70AE"/>
    <w:rsid w:val="007F7794"/>
    <w:rsid w:val="00857039"/>
    <w:rsid w:val="0086171F"/>
    <w:rsid w:val="008937F1"/>
    <w:rsid w:val="008C35A8"/>
    <w:rsid w:val="0090012F"/>
    <w:rsid w:val="00905F9C"/>
    <w:rsid w:val="00926C5A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63EB4"/>
    <w:rsid w:val="00C840E6"/>
    <w:rsid w:val="00CE3333"/>
    <w:rsid w:val="00D133FC"/>
    <w:rsid w:val="00D355DE"/>
    <w:rsid w:val="00DA7A70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B59FC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146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46FD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146FD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46FD9"/>
  </w:style>
  <w:style w:type="paragraph" w:customStyle="1" w:styleId="ConsPlusNormal">
    <w:name w:val="ConsPlusNormal"/>
    <w:rsid w:val="00146F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46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6FD9"/>
  </w:style>
  <w:style w:type="paragraph" w:styleId="a9">
    <w:name w:val="footer"/>
    <w:basedOn w:val="a"/>
    <w:link w:val="aa"/>
    <w:uiPriority w:val="99"/>
    <w:unhideWhenUsed/>
    <w:rsid w:val="00146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6F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146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46FD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146FD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46FD9"/>
  </w:style>
  <w:style w:type="paragraph" w:customStyle="1" w:styleId="ConsPlusNormal">
    <w:name w:val="ConsPlusNormal"/>
    <w:rsid w:val="00146F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146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6FD9"/>
  </w:style>
  <w:style w:type="paragraph" w:styleId="a9">
    <w:name w:val="footer"/>
    <w:basedOn w:val="a"/>
    <w:link w:val="aa"/>
    <w:uiPriority w:val="99"/>
    <w:unhideWhenUsed/>
    <w:rsid w:val="00146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4EA9652BFB79F2A23AE03A18215571A523EAEFB4160C489A54D5F1CCDCSA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14EA9652BFB79F2A23AE03A18215571A523EFE2BD100C489A54D5F1CCDCSA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7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3</cp:revision>
  <dcterms:created xsi:type="dcterms:W3CDTF">2016-09-08T23:33:00Z</dcterms:created>
  <dcterms:modified xsi:type="dcterms:W3CDTF">2016-10-06T05:53:00Z</dcterms:modified>
</cp:coreProperties>
</file>